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9C0F51" w14:textId="5ADC6B0F" w:rsidR="0099183A" w:rsidRDefault="0099183A" w:rsidP="0099183A"/>
    <w:p w14:paraId="27CA3B1D" w14:textId="5503FE6E" w:rsidR="0099183A" w:rsidRDefault="00D4423A" w:rsidP="0099183A">
      <w:r>
        <w:rPr>
          <w:noProof/>
        </w:rPr>
        <w:drawing>
          <wp:anchor distT="0" distB="0" distL="114300" distR="114300" simplePos="0" relativeHeight="251678720" behindDoc="0" locked="0" layoutInCell="1" allowOverlap="1" wp14:anchorId="7C90ACDD" wp14:editId="4C1BF173">
            <wp:simplePos x="0" y="0"/>
            <wp:positionH relativeFrom="margin">
              <wp:posOffset>4741545</wp:posOffset>
            </wp:positionH>
            <wp:positionV relativeFrom="paragraph">
              <wp:posOffset>140335</wp:posOffset>
            </wp:positionV>
            <wp:extent cx="4413885" cy="2482215"/>
            <wp:effectExtent l="0" t="0" r="5715" b="0"/>
            <wp:wrapNone/>
            <wp:docPr id="618301234" name="Imagem 618301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301234" name="Imagem 61830123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3885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 wp14:anchorId="5D8A0146" wp14:editId="0F36D530">
            <wp:simplePos x="0" y="0"/>
            <wp:positionH relativeFrom="margin">
              <wp:posOffset>-1905</wp:posOffset>
            </wp:positionH>
            <wp:positionV relativeFrom="paragraph">
              <wp:posOffset>149860</wp:posOffset>
            </wp:positionV>
            <wp:extent cx="4413885" cy="2482215"/>
            <wp:effectExtent l="0" t="0" r="5715" b="0"/>
            <wp:wrapNone/>
            <wp:docPr id="1352599831" name="Imagem 1352599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599831" name="Imagem 135259983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3885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1DDD0F" w14:textId="39BED6AE" w:rsidR="0099183A" w:rsidRDefault="0099183A" w:rsidP="0099183A"/>
    <w:p w14:paraId="664D806D" w14:textId="77777777" w:rsidR="0099183A" w:rsidRDefault="0099183A" w:rsidP="0099183A"/>
    <w:p w14:paraId="58A89835" w14:textId="77777777" w:rsidR="0099183A" w:rsidRDefault="0099183A" w:rsidP="0099183A"/>
    <w:p w14:paraId="0368EC21" w14:textId="77777777" w:rsidR="0099183A" w:rsidRDefault="0099183A" w:rsidP="0099183A"/>
    <w:p w14:paraId="46160A3D" w14:textId="77777777" w:rsidR="0099183A" w:rsidRDefault="0099183A" w:rsidP="0099183A"/>
    <w:p w14:paraId="79E3A0DB" w14:textId="77777777" w:rsidR="0099183A" w:rsidRDefault="0099183A" w:rsidP="0099183A"/>
    <w:p w14:paraId="68D01608" w14:textId="77777777" w:rsidR="0099183A" w:rsidRDefault="0099183A" w:rsidP="0099183A"/>
    <w:p w14:paraId="5FBB78BB" w14:textId="77777777" w:rsidR="0099183A" w:rsidRDefault="0099183A" w:rsidP="0099183A"/>
    <w:p w14:paraId="2702F4C8" w14:textId="77777777" w:rsidR="0099183A" w:rsidRDefault="0099183A" w:rsidP="0099183A"/>
    <w:p w14:paraId="2BE60AA3" w14:textId="77777777" w:rsidR="0099183A" w:rsidRDefault="0099183A" w:rsidP="0099183A"/>
    <w:p w14:paraId="3E91A465" w14:textId="77777777" w:rsidR="0099183A" w:rsidRDefault="0099183A" w:rsidP="0099183A"/>
    <w:p w14:paraId="1C75365A" w14:textId="17F27FA8" w:rsidR="0099183A" w:rsidRDefault="0099183A" w:rsidP="0099183A"/>
    <w:p w14:paraId="01967FEB" w14:textId="4D18193C" w:rsidR="0099183A" w:rsidRDefault="00D4423A" w:rsidP="00C253E0">
      <w:pPr>
        <w:tabs>
          <w:tab w:val="left" w:pos="5325"/>
        </w:tabs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11E5B0F7" wp14:editId="7B200A78">
            <wp:simplePos x="0" y="0"/>
            <wp:positionH relativeFrom="margin">
              <wp:posOffset>4741545</wp:posOffset>
            </wp:positionH>
            <wp:positionV relativeFrom="paragraph">
              <wp:posOffset>26035</wp:posOffset>
            </wp:positionV>
            <wp:extent cx="4413885" cy="2482215"/>
            <wp:effectExtent l="0" t="0" r="5715" b="0"/>
            <wp:wrapNone/>
            <wp:docPr id="23671790" name="Imagem 2367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71790" name="Imagem 2367179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3885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4B614843" wp14:editId="70AB1455">
            <wp:simplePos x="0" y="0"/>
            <wp:positionH relativeFrom="margin">
              <wp:posOffset>-1905</wp:posOffset>
            </wp:positionH>
            <wp:positionV relativeFrom="paragraph">
              <wp:posOffset>45085</wp:posOffset>
            </wp:positionV>
            <wp:extent cx="4413885" cy="2482215"/>
            <wp:effectExtent l="0" t="0" r="5715" b="0"/>
            <wp:wrapNone/>
            <wp:docPr id="1059384348" name="Imagem 1059384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384348" name="Imagem 105938434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3885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53E0">
        <w:tab/>
      </w:r>
    </w:p>
    <w:p w14:paraId="3569020E" w14:textId="7151F40F" w:rsidR="0099183A" w:rsidRDefault="0099183A" w:rsidP="0099183A"/>
    <w:p w14:paraId="1C21AC1C" w14:textId="2D865D0C" w:rsidR="0099183A" w:rsidRDefault="0099183A" w:rsidP="0099183A"/>
    <w:p w14:paraId="399EA45F" w14:textId="77777777" w:rsidR="0099183A" w:rsidRDefault="0099183A" w:rsidP="0099183A"/>
    <w:p w14:paraId="32E08478" w14:textId="03072449" w:rsidR="0099183A" w:rsidRDefault="0099183A" w:rsidP="0099183A"/>
    <w:p w14:paraId="3945B203" w14:textId="77777777" w:rsidR="0099183A" w:rsidRDefault="0099183A" w:rsidP="0099183A"/>
    <w:p w14:paraId="2383CDB8" w14:textId="77777777" w:rsidR="0099183A" w:rsidRDefault="0099183A" w:rsidP="0099183A"/>
    <w:p w14:paraId="1AD611B7" w14:textId="77777777" w:rsidR="0099183A" w:rsidRDefault="0099183A" w:rsidP="0099183A"/>
    <w:p w14:paraId="3DB66E5C" w14:textId="77777777" w:rsidR="0099183A" w:rsidRDefault="0099183A" w:rsidP="0099183A"/>
    <w:p w14:paraId="1CAAB98D" w14:textId="77777777" w:rsidR="0099183A" w:rsidRDefault="0099183A" w:rsidP="0099183A"/>
    <w:p w14:paraId="0FFCE488" w14:textId="77777777" w:rsidR="0099183A" w:rsidRDefault="0099183A" w:rsidP="0099183A"/>
    <w:p w14:paraId="3816258F" w14:textId="77777777" w:rsidR="0099183A" w:rsidRDefault="0099183A" w:rsidP="0099183A"/>
    <w:p w14:paraId="41215552" w14:textId="45AB4B5D" w:rsidR="0099183A" w:rsidRDefault="0099183A" w:rsidP="0099183A"/>
    <w:p w14:paraId="5745F317" w14:textId="1E1ABBE1" w:rsidR="0099183A" w:rsidRDefault="00D4423A" w:rsidP="0099183A">
      <w:r>
        <w:rPr>
          <w:noProof/>
        </w:rPr>
        <w:drawing>
          <wp:anchor distT="0" distB="0" distL="114300" distR="114300" simplePos="0" relativeHeight="251683840" behindDoc="0" locked="0" layoutInCell="1" allowOverlap="1" wp14:anchorId="7A6127AC" wp14:editId="355FD177">
            <wp:simplePos x="0" y="0"/>
            <wp:positionH relativeFrom="margin">
              <wp:posOffset>-1905</wp:posOffset>
            </wp:positionH>
            <wp:positionV relativeFrom="paragraph">
              <wp:posOffset>155575</wp:posOffset>
            </wp:positionV>
            <wp:extent cx="4413908" cy="2482823"/>
            <wp:effectExtent l="0" t="0" r="5715" b="0"/>
            <wp:wrapNone/>
            <wp:docPr id="2140636455" name="Imagem 2140636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636455" name="Imagem 214063645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3908" cy="24828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4864" behindDoc="0" locked="0" layoutInCell="1" allowOverlap="1" wp14:anchorId="248569BC" wp14:editId="09A08049">
            <wp:simplePos x="0" y="0"/>
            <wp:positionH relativeFrom="margin">
              <wp:posOffset>4741545</wp:posOffset>
            </wp:positionH>
            <wp:positionV relativeFrom="paragraph">
              <wp:posOffset>140335</wp:posOffset>
            </wp:positionV>
            <wp:extent cx="4413885" cy="2482215"/>
            <wp:effectExtent l="0" t="0" r="5715" b="0"/>
            <wp:wrapNone/>
            <wp:docPr id="295549484" name="Imagem 295549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549484" name="Imagem 29554948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3885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CDC678" w14:textId="77777777" w:rsidR="0099183A" w:rsidRDefault="0099183A" w:rsidP="0099183A"/>
    <w:p w14:paraId="54995769" w14:textId="77777777" w:rsidR="0099183A" w:rsidRDefault="0099183A" w:rsidP="0099183A"/>
    <w:p w14:paraId="3F0DB14E" w14:textId="77777777" w:rsidR="0099183A" w:rsidRDefault="0099183A" w:rsidP="0099183A"/>
    <w:p w14:paraId="40B64FC0" w14:textId="5DE4E3C7" w:rsidR="0099183A" w:rsidRDefault="0099183A" w:rsidP="0099183A"/>
    <w:p w14:paraId="7C6D9DE4" w14:textId="2F2500E8" w:rsidR="0099183A" w:rsidRDefault="0099183A" w:rsidP="0099183A"/>
    <w:p w14:paraId="3BD6FC50" w14:textId="77777777" w:rsidR="0099183A" w:rsidRDefault="0099183A" w:rsidP="0099183A"/>
    <w:p w14:paraId="57EE4AD3" w14:textId="4073677F" w:rsidR="0099183A" w:rsidRDefault="0099183A" w:rsidP="0099183A"/>
    <w:p w14:paraId="443E1E00" w14:textId="0ED4E19E" w:rsidR="0099183A" w:rsidRDefault="0099183A" w:rsidP="0099183A"/>
    <w:p w14:paraId="2B46DDC7" w14:textId="52D7DA8A" w:rsidR="0099183A" w:rsidRDefault="0099183A" w:rsidP="0099183A"/>
    <w:p w14:paraId="7B2F4A51" w14:textId="5D6A4459" w:rsidR="0099183A" w:rsidRDefault="00D4423A" w:rsidP="0099183A">
      <w:r>
        <w:rPr>
          <w:noProof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094FA9F1" wp14:editId="327D8454">
                <wp:simplePos x="0" y="0"/>
                <wp:positionH relativeFrom="margin">
                  <wp:posOffset>3778885</wp:posOffset>
                </wp:positionH>
                <wp:positionV relativeFrom="paragraph">
                  <wp:posOffset>233045</wp:posOffset>
                </wp:positionV>
                <wp:extent cx="1914525" cy="414020"/>
                <wp:effectExtent l="0" t="0" r="9525" b="5080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0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BCAE3B" w14:textId="4A6AEA94" w:rsidR="00576686" w:rsidRPr="00576686" w:rsidRDefault="00D4423A" w:rsidP="00576686">
                            <w:pPr>
                              <w:spacing w:after="0" w:line="240" w:lineRule="auto"/>
                              <w:jc w:val="center"/>
                              <w:rPr>
                                <w:rFonts w:ascii="Roboto" w:eastAsia="Times New Roman" w:hAnsi="Roboto"/>
                                <w:b/>
                                <w:bCs/>
                                <w:color w:val="343A40"/>
                                <w:sz w:val="21"/>
                                <w:szCs w:val="21"/>
                                <w:lang w:eastAsia="pt-BR"/>
                              </w:rPr>
                            </w:pPr>
                            <w:r w:rsidRPr="00D4423A">
                              <w:t>Rua Veríssimo Ribeiro Soares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4FA9F1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margin-left:297.55pt;margin-top:18.35pt;width:150.75pt;height:32.6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" stroked="f">
                <v:textbox>
                  <w:txbxContent>
                    <w:p w14:paraId="5DBCAE3B" w14:textId="4A6AEA94" w:rsidR="00576686" w:rsidRPr="00576686" w:rsidRDefault="00D4423A" w:rsidP="00576686">
                      <w:pPr>
                        <w:spacing w:after="0" w:line="240" w:lineRule="auto"/>
                        <w:jc w:val="center"/>
                        <w:rPr>
                          <w:rFonts w:ascii="Roboto" w:eastAsia="Times New Roman" w:hAnsi="Roboto"/>
                          <w:b/>
                          <w:bCs/>
                          <w:color w:val="343A40"/>
                          <w:sz w:val="21"/>
                          <w:szCs w:val="21"/>
                          <w:lang w:eastAsia="pt-BR"/>
                        </w:rPr>
                      </w:pPr>
                      <w:r w:rsidRPr="00D4423A">
                        <w:t>Rua Veríssimo Ribeiro Soares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A43AB62" w14:textId="0A6B9CC7" w:rsidR="0099183A" w:rsidRDefault="0099183A" w:rsidP="00576686"/>
    <w:p w14:paraId="43592E49" w14:textId="6FB1927E" w:rsidR="0099183A" w:rsidRDefault="00576686" w:rsidP="0099183A"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5EED3594" wp14:editId="64394462">
            <wp:simplePos x="0" y="0"/>
            <wp:positionH relativeFrom="margin">
              <wp:align>right</wp:align>
            </wp:positionH>
            <wp:positionV relativeFrom="paragraph">
              <wp:posOffset>34851</wp:posOffset>
            </wp:positionV>
            <wp:extent cx="4294908" cy="3292475"/>
            <wp:effectExtent l="0" t="0" r="0" b="3175"/>
            <wp:wrapNone/>
            <wp:docPr id="2077933677" name="Imagem 2077933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933677" name="Imagem 207793367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12" r="13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4908" cy="329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74608E" w14:textId="0A4DE72F" w:rsidR="0099183A" w:rsidRDefault="00D4423A" w:rsidP="0099183A">
      <w:r>
        <w:rPr>
          <w:noProof/>
        </w:rPr>
        <w:drawing>
          <wp:anchor distT="0" distB="0" distL="114300" distR="114300" simplePos="0" relativeHeight="251673600" behindDoc="0" locked="0" layoutInCell="1" allowOverlap="1" wp14:anchorId="2C21A00A" wp14:editId="18CE42F0">
            <wp:simplePos x="0" y="0"/>
            <wp:positionH relativeFrom="margin">
              <wp:posOffset>-1905</wp:posOffset>
            </wp:positionH>
            <wp:positionV relativeFrom="paragraph">
              <wp:posOffset>149860</wp:posOffset>
            </wp:positionV>
            <wp:extent cx="4413885" cy="2482215"/>
            <wp:effectExtent l="0" t="0" r="5715" b="0"/>
            <wp:wrapNone/>
            <wp:docPr id="152066288" name="Imagem 152066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66288" name="Imagem 15206628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3885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AEDE9" w14:textId="77777777" w:rsidR="0099183A" w:rsidRDefault="0099183A" w:rsidP="0099183A"/>
    <w:p w14:paraId="61E401E2" w14:textId="77777777" w:rsidR="0099183A" w:rsidRDefault="0099183A" w:rsidP="0099183A"/>
    <w:p w14:paraId="5D652D12" w14:textId="77777777" w:rsidR="0099183A" w:rsidRDefault="0099183A" w:rsidP="0099183A"/>
    <w:p w14:paraId="59EA6F20" w14:textId="77777777" w:rsidR="0099183A" w:rsidRDefault="0099183A" w:rsidP="0099183A"/>
    <w:p w14:paraId="0EDB69F4" w14:textId="77777777" w:rsidR="0099183A" w:rsidRDefault="0099183A" w:rsidP="0099183A"/>
    <w:p w14:paraId="4D37CEC6" w14:textId="77777777" w:rsidR="0099183A" w:rsidRDefault="0099183A" w:rsidP="0099183A"/>
    <w:p w14:paraId="4DE2B604" w14:textId="77777777" w:rsidR="0099183A" w:rsidRDefault="0099183A" w:rsidP="0099183A"/>
    <w:p w14:paraId="3FF5B5B6" w14:textId="77777777" w:rsidR="0099183A" w:rsidRDefault="0099183A" w:rsidP="0099183A"/>
    <w:p w14:paraId="15F3B3CD" w14:textId="77777777" w:rsidR="0099183A" w:rsidRDefault="0099183A" w:rsidP="0099183A"/>
    <w:p w14:paraId="21A516F3" w14:textId="624FF727" w:rsidR="0099183A" w:rsidRDefault="0099183A" w:rsidP="0099183A"/>
    <w:p w14:paraId="7F33A9DD" w14:textId="50CD042A" w:rsidR="0099183A" w:rsidRDefault="0099183A" w:rsidP="0099183A"/>
    <w:p w14:paraId="6D922530" w14:textId="237AE7FD" w:rsidR="0099183A" w:rsidRDefault="00D4423A" w:rsidP="0099183A"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 wp14:anchorId="281B1288" wp14:editId="43F44C4B">
            <wp:simplePos x="0" y="0"/>
            <wp:positionH relativeFrom="margin">
              <wp:align>right</wp:align>
            </wp:positionH>
            <wp:positionV relativeFrom="paragraph">
              <wp:posOffset>5714</wp:posOffset>
            </wp:positionV>
            <wp:extent cx="4499610" cy="3343275"/>
            <wp:effectExtent l="0" t="0" r="0" b="0"/>
            <wp:wrapNone/>
            <wp:docPr id="1196111098" name="Imagem 1196111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111098" name="Imagem 119611109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44" r="12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059" cy="3343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686">
        <w:rPr>
          <w:noProof/>
        </w:rPr>
        <w:drawing>
          <wp:anchor distT="0" distB="0" distL="114300" distR="114300" simplePos="0" relativeHeight="251686912" behindDoc="0" locked="0" layoutInCell="1" allowOverlap="1" wp14:anchorId="6F1C8644" wp14:editId="04016109">
            <wp:simplePos x="0" y="0"/>
            <wp:positionH relativeFrom="margin">
              <wp:align>left</wp:align>
            </wp:positionH>
            <wp:positionV relativeFrom="paragraph">
              <wp:posOffset>-3042</wp:posOffset>
            </wp:positionV>
            <wp:extent cx="4295553" cy="3342716"/>
            <wp:effectExtent l="0" t="0" r="0" b="0"/>
            <wp:wrapNone/>
            <wp:docPr id="1989242961" name="Imagem 1989242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242961" name="Imagem 1989242961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8" r="13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553" cy="33427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FF3D41" w14:textId="0F1CE861" w:rsidR="0099183A" w:rsidRDefault="0099183A" w:rsidP="0099183A">
      <w:pPr>
        <w:jc w:val="center"/>
      </w:pPr>
    </w:p>
    <w:p w14:paraId="509D17AA" w14:textId="44105F8A" w:rsidR="00576686" w:rsidRDefault="00576686" w:rsidP="0099183A">
      <w:pPr>
        <w:rPr>
          <w:noProof/>
        </w:rPr>
      </w:pPr>
    </w:p>
    <w:p w14:paraId="42C4F617" w14:textId="42B7CAB7" w:rsidR="0099183A" w:rsidRDefault="0099183A" w:rsidP="0099183A"/>
    <w:p w14:paraId="38E4B05C" w14:textId="77777777" w:rsidR="0099183A" w:rsidRDefault="0099183A" w:rsidP="0099183A"/>
    <w:p w14:paraId="35A8AEBA" w14:textId="77777777" w:rsidR="0099183A" w:rsidRDefault="0099183A" w:rsidP="0099183A"/>
    <w:p w14:paraId="7C398F5F" w14:textId="77777777" w:rsidR="0099183A" w:rsidRDefault="0099183A" w:rsidP="0099183A"/>
    <w:p w14:paraId="35C527BB" w14:textId="77777777" w:rsidR="0099183A" w:rsidRDefault="0099183A" w:rsidP="0099183A"/>
    <w:p w14:paraId="67E808C8" w14:textId="77777777" w:rsidR="0099183A" w:rsidRDefault="0099183A" w:rsidP="0099183A"/>
    <w:p w14:paraId="3379E312" w14:textId="77777777" w:rsidR="0099183A" w:rsidRDefault="0099183A" w:rsidP="0099183A"/>
    <w:p w14:paraId="03B0C7F5" w14:textId="77777777" w:rsidR="0099183A" w:rsidRDefault="0099183A" w:rsidP="0099183A"/>
    <w:p w14:paraId="31E5341C" w14:textId="7E7D7930" w:rsidR="0099183A" w:rsidRDefault="0099183A" w:rsidP="0099183A"/>
    <w:p w14:paraId="47EC08AC" w14:textId="6DBAD1DD" w:rsidR="0099183A" w:rsidRDefault="00D4423A" w:rsidP="00576686">
      <w:pPr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319169EA" wp14:editId="7568D121">
                <wp:simplePos x="0" y="0"/>
                <wp:positionH relativeFrom="margin">
                  <wp:posOffset>3427095</wp:posOffset>
                </wp:positionH>
                <wp:positionV relativeFrom="paragraph">
                  <wp:posOffset>-31115</wp:posOffset>
                </wp:positionV>
                <wp:extent cx="2224405" cy="414020"/>
                <wp:effectExtent l="0" t="0" r="4445" b="5080"/>
                <wp:wrapSquare wrapText="bothSides"/>
                <wp:docPr id="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4405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A202E6" w14:textId="3718D3AD" w:rsidR="00576686" w:rsidRPr="00576686" w:rsidRDefault="00D4423A" w:rsidP="00576686">
                            <w:pPr>
                              <w:spacing w:after="0" w:line="240" w:lineRule="auto"/>
                              <w:jc w:val="center"/>
                              <w:rPr>
                                <w:rFonts w:ascii="Roboto" w:eastAsia="Times New Roman" w:hAnsi="Roboto"/>
                                <w:b/>
                                <w:bCs/>
                                <w:color w:val="343A40"/>
                                <w:sz w:val="21"/>
                                <w:szCs w:val="21"/>
                                <w:lang w:eastAsia="pt-BR"/>
                              </w:rPr>
                            </w:pPr>
                            <w:r w:rsidRPr="00D4423A">
                              <w:t xml:space="preserve">Rua </w:t>
                            </w:r>
                            <w:proofErr w:type="spellStart"/>
                            <w:r w:rsidRPr="00D4423A">
                              <w:t>Laurencio</w:t>
                            </w:r>
                            <w:proofErr w:type="spellEnd"/>
                            <w:r w:rsidRPr="00D4423A">
                              <w:t xml:space="preserve"> Bento de Souza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9169EA" id="_x0000_s1027" type="#_x0000_t202" style="position:absolute;left:0;text-align:left;margin-left:269.85pt;margin-top:-2.45pt;width:175.15pt;height:32.6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" stroked="f">
                <v:textbox>
                  <w:txbxContent>
                    <w:p w14:paraId="3AA202E6" w14:textId="3718D3AD" w:rsidR="00576686" w:rsidRPr="00576686" w:rsidRDefault="00D4423A" w:rsidP="00576686">
                      <w:pPr>
                        <w:spacing w:after="0" w:line="240" w:lineRule="auto"/>
                        <w:jc w:val="center"/>
                        <w:rPr>
                          <w:rFonts w:ascii="Roboto" w:eastAsia="Times New Roman" w:hAnsi="Roboto"/>
                          <w:b/>
                          <w:bCs/>
                          <w:color w:val="343A40"/>
                          <w:sz w:val="21"/>
                          <w:szCs w:val="21"/>
                          <w:lang w:eastAsia="pt-BR"/>
                        </w:rPr>
                      </w:pPr>
                      <w:r w:rsidRPr="00D4423A">
                        <w:t xml:space="preserve">Rua </w:t>
                      </w:r>
                      <w:proofErr w:type="spellStart"/>
                      <w:r w:rsidRPr="00D4423A">
                        <w:t>Laurencio</w:t>
                      </w:r>
                      <w:proofErr w:type="spellEnd"/>
                      <w:r w:rsidRPr="00D4423A">
                        <w:t xml:space="preserve"> Bento de Souza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4A439F2" w14:textId="625390B5" w:rsidR="0099183A" w:rsidRDefault="00D4423A" w:rsidP="0099183A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1" wp14:anchorId="6AB7166F" wp14:editId="63E94FBA">
            <wp:simplePos x="0" y="0"/>
            <wp:positionH relativeFrom="margin">
              <wp:posOffset>4760595</wp:posOffset>
            </wp:positionH>
            <wp:positionV relativeFrom="paragraph">
              <wp:posOffset>22225</wp:posOffset>
            </wp:positionV>
            <wp:extent cx="4412615" cy="2482215"/>
            <wp:effectExtent l="0" t="0" r="6985" b="0"/>
            <wp:wrapNone/>
            <wp:docPr id="1691875599" name="Imagem 1691875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875599" name="Imagem 169187559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2615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686">
        <w:rPr>
          <w:noProof/>
        </w:rPr>
        <w:drawing>
          <wp:anchor distT="0" distB="0" distL="114300" distR="114300" simplePos="0" relativeHeight="251689984" behindDoc="0" locked="0" layoutInCell="1" allowOverlap="1" wp14:anchorId="5B67595E" wp14:editId="4C77261F">
            <wp:simplePos x="0" y="0"/>
            <wp:positionH relativeFrom="margin">
              <wp:posOffset>17674</wp:posOffset>
            </wp:positionH>
            <wp:positionV relativeFrom="paragraph">
              <wp:posOffset>41275</wp:posOffset>
            </wp:positionV>
            <wp:extent cx="4412826" cy="2482215"/>
            <wp:effectExtent l="0" t="0" r="6985" b="0"/>
            <wp:wrapNone/>
            <wp:docPr id="1538027865" name="Imagem 1538027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027865" name="Imagem 153802786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2826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50A420" w14:textId="584A518D" w:rsidR="0099183A" w:rsidRDefault="0099183A" w:rsidP="0099183A"/>
    <w:p w14:paraId="199E7099" w14:textId="77777777" w:rsidR="0099183A" w:rsidRDefault="0099183A" w:rsidP="0099183A"/>
    <w:p w14:paraId="67FF327B" w14:textId="77777777" w:rsidR="0099183A" w:rsidRDefault="0099183A" w:rsidP="0099183A"/>
    <w:p w14:paraId="794DBB24" w14:textId="77777777" w:rsidR="0099183A" w:rsidRDefault="0099183A" w:rsidP="0099183A"/>
    <w:p w14:paraId="4E3D898C" w14:textId="77777777" w:rsidR="0099183A" w:rsidRDefault="0099183A" w:rsidP="0099183A"/>
    <w:p w14:paraId="0DFDA99C" w14:textId="77777777" w:rsidR="0099183A" w:rsidRDefault="0099183A" w:rsidP="0099183A"/>
    <w:p w14:paraId="2C3C8B28" w14:textId="77777777" w:rsidR="0099183A" w:rsidRDefault="0099183A" w:rsidP="0099183A"/>
    <w:p w14:paraId="5FBB8E3A" w14:textId="77777777" w:rsidR="0099183A" w:rsidRDefault="0099183A" w:rsidP="0099183A"/>
    <w:p w14:paraId="570AA956" w14:textId="2E44CB14" w:rsidR="00C1518F" w:rsidRDefault="003F0322" w:rsidP="0099183A">
      <w:r>
        <w:rPr>
          <w:noProof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7B1D1494" wp14:editId="7F351F7E">
                <wp:simplePos x="0" y="0"/>
                <wp:positionH relativeFrom="page">
                  <wp:align>center</wp:align>
                </wp:positionH>
                <wp:positionV relativeFrom="paragraph">
                  <wp:posOffset>6350</wp:posOffset>
                </wp:positionV>
                <wp:extent cx="2636520" cy="414020"/>
                <wp:effectExtent l="0" t="0" r="0" b="5080"/>
                <wp:wrapSquare wrapText="bothSides"/>
                <wp:docPr id="1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6520" cy="414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896F3C" w14:textId="06100FAE" w:rsidR="003F0322" w:rsidRPr="00576686" w:rsidRDefault="003F0322" w:rsidP="003F0322">
                            <w:pPr>
                              <w:spacing w:after="0" w:line="240" w:lineRule="auto"/>
                              <w:jc w:val="center"/>
                              <w:rPr>
                                <w:rFonts w:ascii="Roboto" w:eastAsia="Times New Roman" w:hAnsi="Roboto"/>
                                <w:b/>
                                <w:bCs/>
                                <w:color w:val="343A40"/>
                                <w:sz w:val="21"/>
                                <w:szCs w:val="21"/>
                                <w:lang w:eastAsia="pt-BR"/>
                              </w:rPr>
                            </w:pPr>
                            <w:r w:rsidRPr="003F0322">
                              <w:rPr>
                                <w:rFonts w:ascii="Roboto" w:eastAsia="Times New Roman" w:hAnsi="Roboto"/>
                                <w:b/>
                                <w:bCs/>
                                <w:color w:val="343A40"/>
                                <w:sz w:val="21"/>
                                <w:szCs w:val="21"/>
                                <w:lang w:eastAsia="pt-BR"/>
                              </w:rPr>
                              <w:t>RUA GILBERTO CARVALHO FRANCA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1D1494" id="_x0000_s1028" type="#_x0000_t202" style="position:absolute;margin-left:0;margin-top:.5pt;width:207.6pt;height:32.6pt;z-index:251740160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" stroked="f">
                <v:textbox>
                  <w:txbxContent>
                    <w:p w14:paraId="25896F3C" w14:textId="06100FAE" w:rsidR="003F0322" w:rsidRPr="00576686" w:rsidRDefault="003F0322" w:rsidP="003F0322">
                      <w:pPr>
                        <w:spacing w:after="0" w:line="240" w:lineRule="auto"/>
                        <w:jc w:val="center"/>
                        <w:rPr>
                          <w:rFonts w:ascii="Roboto" w:eastAsia="Times New Roman" w:hAnsi="Roboto"/>
                          <w:b/>
                          <w:bCs/>
                          <w:color w:val="343A40"/>
                          <w:sz w:val="21"/>
                          <w:szCs w:val="21"/>
                          <w:lang w:eastAsia="pt-BR"/>
                        </w:rPr>
                      </w:pPr>
                      <w:r w:rsidRPr="003F0322">
                        <w:rPr>
                          <w:rFonts w:ascii="Roboto" w:eastAsia="Times New Roman" w:hAnsi="Roboto"/>
                          <w:b/>
                          <w:bCs/>
                          <w:color w:val="343A40"/>
                          <w:sz w:val="21"/>
                          <w:szCs w:val="21"/>
                          <w:lang w:eastAsia="pt-BR"/>
                        </w:rPr>
                        <w:t>RUA GILBERTO CARVALHO FRANCA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C1518F">
        <w:rPr>
          <w:noProof/>
        </w:rPr>
        <mc:AlternateContent>
          <mc:Choice Requires="wps">
            <w:drawing>
              <wp:anchor distT="45720" distB="45720" distL="114300" distR="114300" simplePos="0" relativeHeight="251750400" behindDoc="0" locked="0" layoutInCell="1" allowOverlap="1" wp14:anchorId="49317B3E" wp14:editId="4526C283">
                <wp:simplePos x="0" y="0"/>
                <wp:positionH relativeFrom="margin">
                  <wp:posOffset>3331845</wp:posOffset>
                </wp:positionH>
                <wp:positionV relativeFrom="paragraph">
                  <wp:posOffset>444618</wp:posOffset>
                </wp:positionV>
                <wp:extent cx="2498090" cy="796290"/>
                <wp:effectExtent l="0" t="0" r="0" b="3810"/>
                <wp:wrapSquare wrapText="bothSides"/>
                <wp:docPr id="2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090" cy="796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CFABC8" w14:textId="77777777" w:rsidR="00C1518F" w:rsidRPr="00817FD4" w:rsidRDefault="00C1518F" w:rsidP="00C1518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817FD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HELDER DE SOUZA BARRETO</w:t>
                            </w:r>
                          </w:p>
                          <w:p w14:paraId="2FFE0B92" w14:textId="77777777" w:rsidR="00C1518F" w:rsidRDefault="00C1518F" w:rsidP="00C1518F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817FD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Engenheiro Civil</w:t>
                            </w:r>
                          </w:p>
                          <w:p w14:paraId="400EB9E1" w14:textId="77777777" w:rsidR="00C1518F" w:rsidRDefault="00C1518F" w:rsidP="00C1518F">
                            <w:pPr>
                              <w:jc w:val="center"/>
                            </w:pPr>
                            <w:r w:rsidRPr="00817FD4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hd w:val="clear" w:color="auto" w:fill="FFFFFF"/>
                              </w:rPr>
                              <w:t>CREA-BA nº 051627034-6</w:t>
                            </w:r>
                          </w:p>
                          <w:p w14:paraId="18EAB41A" w14:textId="46601342" w:rsidR="00C1518F" w:rsidRPr="00576686" w:rsidRDefault="00C1518F" w:rsidP="00740494">
                            <w:pPr>
                              <w:spacing w:after="0" w:line="240" w:lineRule="auto"/>
                              <w:jc w:val="center"/>
                              <w:rPr>
                                <w:rFonts w:ascii="Roboto" w:eastAsia="Times New Roman" w:hAnsi="Roboto"/>
                                <w:b/>
                                <w:bCs/>
                                <w:color w:val="343A40"/>
                                <w:sz w:val="21"/>
                                <w:szCs w:val="21"/>
                                <w:lang w:eastAsia="pt-B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17B3E" id="_x0000_s1029" type="#_x0000_t202" style="position:absolute;margin-left:262.35pt;margin-top:35pt;width:196.7pt;height:62.7pt;z-index:251750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" stroked="f">
                <v:textbox>
                  <w:txbxContent>
                    <w:p w14:paraId="6ECFABC8" w14:textId="77777777" w:rsidR="00C1518F" w:rsidRPr="00817FD4" w:rsidRDefault="00C1518F" w:rsidP="00C1518F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817FD4">
                        <w:rPr>
                          <w:rFonts w:ascii="Arial" w:hAnsi="Arial" w:cs="Arial"/>
                          <w:b/>
                          <w:bCs/>
                        </w:rPr>
                        <w:t>HELDER DE SOUZA BARRETO</w:t>
                      </w:r>
                    </w:p>
                    <w:p w14:paraId="2FFE0B92" w14:textId="77777777" w:rsidR="00C1518F" w:rsidRDefault="00C1518F" w:rsidP="00C1518F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</w:rPr>
                      </w:pPr>
                      <w:r w:rsidRPr="00817FD4">
                        <w:rPr>
                          <w:rFonts w:ascii="Arial" w:hAnsi="Arial" w:cs="Arial"/>
                          <w:b/>
                          <w:bCs/>
                        </w:rPr>
                        <w:t>Engenheiro Civil</w:t>
                      </w:r>
                    </w:p>
                    <w:p w14:paraId="400EB9E1" w14:textId="77777777" w:rsidR="00C1518F" w:rsidRDefault="00C1518F" w:rsidP="00C1518F">
                      <w:pPr>
                        <w:jc w:val="center"/>
                      </w:pPr>
                      <w:r w:rsidRPr="00817FD4">
                        <w:rPr>
                          <w:rFonts w:ascii="Arial" w:hAnsi="Arial" w:cs="Arial"/>
                          <w:b/>
                          <w:bCs/>
                          <w:color w:val="000000"/>
                          <w:shd w:val="clear" w:color="auto" w:fill="FFFFFF"/>
                        </w:rPr>
                        <w:t>CREA-BA nº 051627034-6</w:t>
                      </w:r>
                    </w:p>
                    <w:p w14:paraId="18EAB41A" w14:textId="46601342" w:rsidR="00C1518F" w:rsidRPr="00576686" w:rsidRDefault="00C1518F" w:rsidP="00740494">
                      <w:pPr>
                        <w:spacing w:after="0" w:line="240" w:lineRule="auto"/>
                        <w:jc w:val="center"/>
                        <w:rPr>
                          <w:rFonts w:ascii="Roboto" w:eastAsia="Times New Roman" w:hAnsi="Roboto"/>
                          <w:b/>
                          <w:bCs/>
                          <w:color w:val="343A40"/>
                          <w:sz w:val="21"/>
                          <w:szCs w:val="21"/>
                          <w:lang w:eastAsia="pt-BR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sectPr w:rsidR="00C1518F" w:rsidSect="00FC7646">
      <w:headerReference w:type="default" r:id="rId20"/>
      <w:footerReference w:type="default" r:id="rId21"/>
      <w:type w:val="continuous"/>
      <w:pgSz w:w="16838" w:h="11906" w:orient="landscape"/>
      <w:pgMar w:top="1701" w:right="1417" w:bottom="991" w:left="993" w:header="426" w:footer="26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008087" w14:textId="77777777" w:rsidR="0062231C" w:rsidRDefault="0062231C" w:rsidP="006279F8">
      <w:pPr>
        <w:spacing w:after="0" w:line="240" w:lineRule="auto"/>
      </w:pPr>
      <w:r>
        <w:separator/>
      </w:r>
    </w:p>
  </w:endnote>
  <w:endnote w:type="continuationSeparator" w:id="0">
    <w:p w14:paraId="328AE2B4" w14:textId="77777777" w:rsidR="0062231C" w:rsidRDefault="0062231C" w:rsidP="006279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8F261A" w14:textId="77777777" w:rsidR="00A84B68" w:rsidRDefault="00A84B68" w:rsidP="006279F8">
    <w:pPr>
      <w:pStyle w:val="Rodap"/>
      <w:jc w:val="center"/>
      <w:rPr>
        <w:rFonts w:ascii="Times New Roman" w:hAnsi="Times New Roman"/>
      </w:rPr>
    </w:pPr>
    <w:bookmarkStart w:id="0" w:name="_Hlk112073030"/>
    <w:bookmarkStart w:id="1" w:name="_Hlk112073031"/>
    <w:bookmarkStart w:id="2" w:name="_Hlk112073037"/>
    <w:bookmarkStart w:id="3" w:name="_Hlk112073038"/>
    <w:bookmarkStart w:id="4" w:name="_Hlk112073040"/>
    <w:bookmarkStart w:id="5" w:name="_Hlk112073041"/>
    <w:bookmarkStart w:id="6" w:name="_Hlk112075218"/>
    <w:bookmarkStart w:id="7" w:name="_Hlk112075219"/>
    <w:bookmarkStart w:id="8" w:name="_Hlk112075564"/>
    <w:bookmarkStart w:id="9" w:name="_Hlk112075565"/>
    <w:bookmarkStart w:id="10" w:name="_Hlk112075619"/>
    <w:bookmarkStart w:id="11" w:name="_Hlk112075620"/>
    <w:bookmarkStart w:id="12" w:name="_Hlk112075784"/>
    <w:bookmarkStart w:id="13" w:name="_Hlk112075785"/>
    <w:bookmarkStart w:id="14" w:name="_Hlk112075991"/>
    <w:bookmarkStart w:id="15" w:name="_Hlk112075992"/>
  </w:p>
  <w:p w14:paraId="279B11AE" w14:textId="45C7CFCB" w:rsidR="006279F8" w:rsidRPr="00C253E0" w:rsidRDefault="0099183A" w:rsidP="006279F8">
    <w:pPr>
      <w:pStyle w:val="Rodap"/>
      <w:jc w:val="center"/>
      <w:rPr>
        <w:rFonts w:ascii="Times New Roman" w:hAnsi="Times New Roman"/>
      </w:rPr>
    </w:pPr>
    <w:bookmarkStart w:id="16" w:name="_Hlk142469846"/>
    <w:r w:rsidRPr="00C253E0">
      <w:rPr>
        <w:rFonts w:ascii="Times New Roman" w:hAnsi="Times New Roman"/>
      </w:rPr>
      <w:t xml:space="preserve">Praça </w:t>
    </w:r>
    <w:proofErr w:type="spellStart"/>
    <w:r w:rsidRPr="00C253E0">
      <w:rPr>
        <w:rFonts w:ascii="Times New Roman" w:hAnsi="Times New Roman"/>
      </w:rPr>
      <w:t>Vanderlino</w:t>
    </w:r>
    <w:proofErr w:type="spellEnd"/>
    <w:r w:rsidRPr="00C253E0">
      <w:rPr>
        <w:rFonts w:ascii="Times New Roman" w:hAnsi="Times New Roman"/>
      </w:rPr>
      <w:t xml:space="preserve"> Vieira</w:t>
    </w:r>
    <w:r w:rsidR="006279F8" w:rsidRPr="00C253E0">
      <w:rPr>
        <w:rFonts w:ascii="Times New Roman" w:hAnsi="Times New Roman"/>
      </w:rPr>
      <w:t>,</w:t>
    </w:r>
    <w:r w:rsidRPr="00C253E0">
      <w:rPr>
        <w:rFonts w:ascii="Times New Roman" w:hAnsi="Times New Roman"/>
      </w:rPr>
      <w:t xml:space="preserve"> nº01</w:t>
    </w:r>
    <w:r w:rsidR="006279F8" w:rsidRPr="00C253E0">
      <w:rPr>
        <w:rFonts w:ascii="Times New Roman" w:hAnsi="Times New Roman"/>
      </w:rPr>
      <w:t xml:space="preserve"> Centro - Gentio do Ouro – Bahia </w:t>
    </w:r>
    <w:r w:rsidR="001673C8" w:rsidRPr="00C253E0">
      <w:rPr>
        <w:rFonts w:ascii="Times New Roman" w:hAnsi="Times New Roman"/>
      </w:rPr>
      <w:t xml:space="preserve">- </w:t>
    </w:r>
    <w:r w:rsidR="006279F8" w:rsidRPr="00C253E0">
      <w:rPr>
        <w:rFonts w:ascii="Times New Roman" w:hAnsi="Times New Roman"/>
      </w:rPr>
      <w:t>CEP</w:t>
    </w:r>
    <w:r w:rsidR="000469A1" w:rsidRPr="00C253E0">
      <w:rPr>
        <w:rFonts w:ascii="Times New Roman" w:hAnsi="Times New Roman"/>
      </w:rPr>
      <w:t>:</w:t>
    </w:r>
    <w:r w:rsidR="006279F8" w:rsidRPr="00C253E0">
      <w:rPr>
        <w:rFonts w:ascii="Times New Roman" w:hAnsi="Times New Roman"/>
      </w:rPr>
      <w:t xml:space="preserve"> 47450-000</w:t>
    </w:r>
  </w:p>
  <w:p w14:paraId="03020BE4" w14:textId="3E706429" w:rsidR="006279F8" w:rsidRPr="00C253E0" w:rsidRDefault="006279F8" w:rsidP="006279F8">
    <w:pPr>
      <w:pStyle w:val="Rodap"/>
      <w:jc w:val="center"/>
      <w:rPr>
        <w:rFonts w:ascii="Times New Roman" w:hAnsi="Times New Roman"/>
      </w:rPr>
    </w:pPr>
    <w:r w:rsidRPr="00C253E0">
      <w:rPr>
        <w:rFonts w:ascii="Times New Roman" w:hAnsi="Times New Roman"/>
      </w:rPr>
      <w:t xml:space="preserve">CNPJ: </w:t>
    </w:r>
    <w:r w:rsidR="0099183A" w:rsidRPr="00C253E0">
      <w:rPr>
        <w:rFonts w:ascii="Times New Roman" w:hAnsi="Times New Roman"/>
      </w:rPr>
      <w:t>nº CNPJ: 13.879.390/0001-63</w:t>
    </w:r>
    <w:r w:rsidR="001673C8" w:rsidRPr="00C253E0">
      <w:rPr>
        <w:rFonts w:ascii="Times New Roman" w:hAnsi="Times New Roman"/>
      </w:rPr>
      <w:t>– Telefone/Whats</w:t>
    </w:r>
    <w:r w:rsidR="00A75A81" w:rsidRPr="00C253E0">
      <w:rPr>
        <w:rFonts w:ascii="Times New Roman" w:hAnsi="Times New Roman"/>
      </w:rPr>
      <w:t>A</w:t>
    </w:r>
    <w:r w:rsidR="001673C8" w:rsidRPr="00C253E0">
      <w:rPr>
        <w:rFonts w:ascii="Times New Roman" w:hAnsi="Times New Roman"/>
      </w:rPr>
      <w:t>pp: + 55 (74) 3637 2276</w:t>
    </w:r>
  </w:p>
  <w:bookmarkEnd w:id="0"/>
  <w:bookmarkEnd w:id="1"/>
  <w:bookmarkEnd w:id="2"/>
  <w:bookmarkEnd w:id="3"/>
  <w:bookmarkEnd w:id="4"/>
  <w:bookmarkEnd w:id="5"/>
  <w:bookmarkEnd w:id="6"/>
  <w:bookmarkEnd w:id="7"/>
  <w:bookmarkEnd w:id="8"/>
  <w:bookmarkEnd w:id="9"/>
  <w:bookmarkEnd w:id="10"/>
  <w:bookmarkEnd w:id="11"/>
  <w:bookmarkEnd w:id="12"/>
  <w:bookmarkEnd w:id="13"/>
  <w:bookmarkEnd w:id="14"/>
  <w:bookmarkEnd w:id="15"/>
  <w:bookmarkEnd w:id="16"/>
  <w:p w14:paraId="008EEED7" w14:textId="77777777" w:rsidR="006279F8" w:rsidRDefault="006279F8" w:rsidP="009C386C">
    <w:pPr>
      <w:pStyle w:val="Rodap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552808" w14:textId="77777777" w:rsidR="0062231C" w:rsidRDefault="0062231C" w:rsidP="006279F8">
      <w:pPr>
        <w:spacing w:after="0" w:line="240" w:lineRule="auto"/>
      </w:pPr>
      <w:r>
        <w:separator/>
      </w:r>
    </w:p>
  </w:footnote>
  <w:footnote w:type="continuationSeparator" w:id="0">
    <w:p w14:paraId="2D2E9A91" w14:textId="77777777" w:rsidR="0062231C" w:rsidRDefault="0062231C" w:rsidP="006279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D1E694" w14:textId="77777777" w:rsidR="00A84B68" w:rsidRDefault="00A84B68" w:rsidP="00A84B68">
    <w:pPr>
      <w:pStyle w:val="Cabealho"/>
      <w:jc w:val="center"/>
    </w:pPr>
  </w:p>
  <w:p w14:paraId="3038C75D" w14:textId="27E8E082" w:rsidR="00A84B68" w:rsidRPr="00C253E0" w:rsidRDefault="00576686" w:rsidP="00C253E0">
    <w:pPr>
      <w:pBdr>
        <w:top w:val="single" w:sz="24" w:space="17" w:color="5B9BD5"/>
        <w:bottom w:val="single" w:sz="24" w:space="8" w:color="5B9BD5"/>
      </w:pBdr>
      <w:jc w:val="center"/>
      <w:rPr>
        <w:b/>
        <w:sz w:val="16"/>
        <w:szCs w:val="16"/>
      </w:rPr>
    </w:pPr>
    <w:r>
      <w:rPr>
        <w:b/>
        <w:noProof/>
        <w:sz w:val="16"/>
        <w:szCs w:val="16"/>
      </w:rPr>
      <w:drawing>
        <wp:inline distT="0" distB="0" distL="0" distR="0" wp14:anchorId="2BF9A448" wp14:editId="5E0AA833">
          <wp:extent cx="2673307" cy="1095375"/>
          <wp:effectExtent l="0" t="0" r="0" b="0"/>
          <wp:docPr id="15" name="Imagem 15" descr="Uma imagem contendo Email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 descr="Uma imagem contendo Email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73307" cy="1095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D451108" w14:textId="77777777" w:rsidR="00A84B68" w:rsidRPr="00C253E0" w:rsidRDefault="00A84B68" w:rsidP="00A84B68">
    <w:pPr>
      <w:pBdr>
        <w:top w:val="single" w:sz="24" w:space="17" w:color="5B9BD5"/>
        <w:bottom w:val="single" w:sz="24" w:space="8" w:color="5B9BD5"/>
      </w:pBdr>
      <w:jc w:val="center"/>
      <w:rPr>
        <w:b/>
        <w:sz w:val="28"/>
        <w:szCs w:val="28"/>
      </w:rPr>
    </w:pPr>
    <w:r w:rsidRPr="00C253E0">
      <w:rPr>
        <w:b/>
        <w:sz w:val="28"/>
        <w:szCs w:val="28"/>
      </w:rPr>
      <w:t>PREFEITURA MUNICIPAL DE GENTIO DO OURO,</w:t>
    </w:r>
  </w:p>
  <w:p w14:paraId="2DAB1602" w14:textId="065E41DE" w:rsidR="00A84B68" w:rsidRPr="00C253E0" w:rsidRDefault="00A84B68" w:rsidP="00A84B68">
    <w:pPr>
      <w:pBdr>
        <w:top w:val="single" w:sz="24" w:space="17" w:color="5B9BD5"/>
        <w:bottom w:val="single" w:sz="24" w:space="8" w:color="5B9BD5"/>
      </w:pBdr>
      <w:jc w:val="center"/>
      <w:rPr>
        <w:i/>
        <w:iCs/>
        <w:color w:val="5B9BD5"/>
        <w:sz w:val="28"/>
        <w:szCs w:val="28"/>
      </w:rPr>
    </w:pPr>
    <w:r w:rsidRPr="00C253E0">
      <w:rPr>
        <w:b/>
        <w:sz w:val="28"/>
        <w:szCs w:val="28"/>
      </w:rPr>
      <w:t>CNPJ: 13.879.390/0001-63</w:t>
    </w:r>
  </w:p>
  <w:p w14:paraId="0AF5E3AB" w14:textId="77777777" w:rsidR="00E146FD" w:rsidRPr="00E146FD" w:rsidRDefault="00E146FD" w:rsidP="00E146FD">
    <w:pPr>
      <w:pStyle w:val="Cabealho"/>
      <w:ind w:left="851"/>
      <w:rPr>
        <w:rFonts w:ascii="Times New Roman" w:hAnsi="Times New Roman"/>
        <w:b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https://www.camarasg.rs.gov.br/img/spacer.gif" style="width:1.5pt;height:1.5pt;visibility:visible;mso-wrap-style:square" o:bullet="t">
        <v:imagedata r:id="rId1" o:title="spacer"/>
      </v:shape>
    </w:pict>
  </w:numPicBullet>
  <w:abstractNum w:abstractNumId="0" w15:restartNumberingAfterBreak="0">
    <w:nsid w:val="11437887"/>
    <w:multiLevelType w:val="multilevel"/>
    <w:tmpl w:val="3AEAA31C"/>
    <w:lvl w:ilvl="0">
      <w:start w:val="2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5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17F009F5"/>
    <w:multiLevelType w:val="hybridMultilevel"/>
    <w:tmpl w:val="9BE06494"/>
    <w:lvl w:ilvl="0" w:tplc="E49CD1AE">
      <w:start w:val="1"/>
      <w:numFmt w:val="decimal"/>
      <w:lvlText w:val="%1)"/>
      <w:lvlJc w:val="left"/>
      <w:pPr>
        <w:ind w:left="15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80" w:hanging="360"/>
      </w:pPr>
    </w:lvl>
    <w:lvl w:ilvl="2" w:tplc="0416001B" w:tentative="1">
      <w:start w:val="1"/>
      <w:numFmt w:val="lowerRoman"/>
      <w:lvlText w:val="%3."/>
      <w:lvlJc w:val="right"/>
      <w:pPr>
        <w:ind w:left="3000" w:hanging="180"/>
      </w:pPr>
    </w:lvl>
    <w:lvl w:ilvl="3" w:tplc="0416000F" w:tentative="1">
      <w:start w:val="1"/>
      <w:numFmt w:val="decimal"/>
      <w:lvlText w:val="%4."/>
      <w:lvlJc w:val="left"/>
      <w:pPr>
        <w:ind w:left="3720" w:hanging="360"/>
      </w:pPr>
    </w:lvl>
    <w:lvl w:ilvl="4" w:tplc="04160019" w:tentative="1">
      <w:start w:val="1"/>
      <w:numFmt w:val="lowerLetter"/>
      <w:lvlText w:val="%5."/>
      <w:lvlJc w:val="left"/>
      <w:pPr>
        <w:ind w:left="4440" w:hanging="360"/>
      </w:pPr>
    </w:lvl>
    <w:lvl w:ilvl="5" w:tplc="0416001B" w:tentative="1">
      <w:start w:val="1"/>
      <w:numFmt w:val="lowerRoman"/>
      <w:lvlText w:val="%6."/>
      <w:lvlJc w:val="right"/>
      <w:pPr>
        <w:ind w:left="5160" w:hanging="180"/>
      </w:pPr>
    </w:lvl>
    <w:lvl w:ilvl="6" w:tplc="0416000F" w:tentative="1">
      <w:start w:val="1"/>
      <w:numFmt w:val="decimal"/>
      <w:lvlText w:val="%7."/>
      <w:lvlJc w:val="left"/>
      <w:pPr>
        <w:ind w:left="5880" w:hanging="360"/>
      </w:pPr>
    </w:lvl>
    <w:lvl w:ilvl="7" w:tplc="04160019" w:tentative="1">
      <w:start w:val="1"/>
      <w:numFmt w:val="lowerLetter"/>
      <w:lvlText w:val="%8."/>
      <w:lvlJc w:val="left"/>
      <w:pPr>
        <w:ind w:left="6600" w:hanging="360"/>
      </w:pPr>
    </w:lvl>
    <w:lvl w:ilvl="8" w:tplc="0416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2" w15:restartNumberingAfterBreak="0">
    <w:nsid w:val="20BA2E96"/>
    <w:multiLevelType w:val="multilevel"/>
    <w:tmpl w:val="BF8258B6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8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3D6F7D98"/>
    <w:multiLevelType w:val="hybridMultilevel"/>
    <w:tmpl w:val="A1B62BB2"/>
    <w:lvl w:ilvl="0" w:tplc="57A48F72">
      <w:start w:val="1"/>
      <w:numFmt w:val="decimal"/>
      <w:lvlText w:val="%1)"/>
      <w:lvlJc w:val="left"/>
      <w:pPr>
        <w:ind w:left="15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80" w:hanging="360"/>
      </w:pPr>
    </w:lvl>
    <w:lvl w:ilvl="2" w:tplc="0416001B" w:tentative="1">
      <w:start w:val="1"/>
      <w:numFmt w:val="lowerRoman"/>
      <w:lvlText w:val="%3."/>
      <w:lvlJc w:val="right"/>
      <w:pPr>
        <w:ind w:left="3000" w:hanging="180"/>
      </w:pPr>
    </w:lvl>
    <w:lvl w:ilvl="3" w:tplc="0416000F" w:tentative="1">
      <w:start w:val="1"/>
      <w:numFmt w:val="decimal"/>
      <w:lvlText w:val="%4."/>
      <w:lvlJc w:val="left"/>
      <w:pPr>
        <w:ind w:left="3720" w:hanging="360"/>
      </w:pPr>
    </w:lvl>
    <w:lvl w:ilvl="4" w:tplc="04160019" w:tentative="1">
      <w:start w:val="1"/>
      <w:numFmt w:val="lowerLetter"/>
      <w:lvlText w:val="%5."/>
      <w:lvlJc w:val="left"/>
      <w:pPr>
        <w:ind w:left="4440" w:hanging="360"/>
      </w:pPr>
    </w:lvl>
    <w:lvl w:ilvl="5" w:tplc="0416001B" w:tentative="1">
      <w:start w:val="1"/>
      <w:numFmt w:val="lowerRoman"/>
      <w:lvlText w:val="%6."/>
      <w:lvlJc w:val="right"/>
      <w:pPr>
        <w:ind w:left="5160" w:hanging="180"/>
      </w:pPr>
    </w:lvl>
    <w:lvl w:ilvl="6" w:tplc="0416000F" w:tentative="1">
      <w:start w:val="1"/>
      <w:numFmt w:val="decimal"/>
      <w:lvlText w:val="%7."/>
      <w:lvlJc w:val="left"/>
      <w:pPr>
        <w:ind w:left="5880" w:hanging="360"/>
      </w:pPr>
    </w:lvl>
    <w:lvl w:ilvl="7" w:tplc="04160019" w:tentative="1">
      <w:start w:val="1"/>
      <w:numFmt w:val="lowerLetter"/>
      <w:lvlText w:val="%8."/>
      <w:lvlJc w:val="left"/>
      <w:pPr>
        <w:ind w:left="6600" w:hanging="360"/>
      </w:pPr>
    </w:lvl>
    <w:lvl w:ilvl="8" w:tplc="0416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4" w15:restartNumberingAfterBreak="0">
    <w:nsid w:val="438F02E4"/>
    <w:multiLevelType w:val="hybridMultilevel"/>
    <w:tmpl w:val="8DDA6410"/>
    <w:lvl w:ilvl="0" w:tplc="04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48DA0919"/>
    <w:multiLevelType w:val="multilevel"/>
    <w:tmpl w:val="7714DFA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65774A62"/>
    <w:multiLevelType w:val="multilevel"/>
    <w:tmpl w:val="9A60C2B0"/>
    <w:lvl w:ilvl="0">
      <w:start w:val="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60" w:hanging="66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779F6E5D"/>
    <w:multiLevelType w:val="hybridMultilevel"/>
    <w:tmpl w:val="4F54A5F2"/>
    <w:lvl w:ilvl="0" w:tplc="D326DE7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D20992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B44E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75090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80477F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6A23A4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284A47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6A81D4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DF22A5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796D22DC"/>
    <w:multiLevelType w:val="hybridMultilevel"/>
    <w:tmpl w:val="1E7AB032"/>
    <w:lvl w:ilvl="0" w:tplc="EE945B0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7301880">
    <w:abstractNumId w:val="7"/>
  </w:num>
  <w:num w:numId="2" w16cid:durableId="1673754560">
    <w:abstractNumId w:val="3"/>
  </w:num>
  <w:num w:numId="3" w16cid:durableId="1295863966">
    <w:abstractNumId w:val="1"/>
  </w:num>
  <w:num w:numId="4" w16cid:durableId="93670021">
    <w:abstractNumId w:val="5"/>
  </w:num>
  <w:num w:numId="5" w16cid:durableId="87388330">
    <w:abstractNumId w:val="8"/>
  </w:num>
  <w:num w:numId="6" w16cid:durableId="411246098">
    <w:abstractNumId w:val="4"/>
  </w:num>
  <w:num w:numId="7" w16cid:durableId="1822043011">
    <w:abstractNumId w:val="0"/>
  </w:num>
  <w:num w:numId="8" w16cid:durableId="1208952158">
    <w:abstractNumId w:val="6"/>
  </w:num>
  <w:num w:numId="9" w16cid:durableId="17147708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4D8F"/>
    <w:rsid w:val="000066D2"/>
    <w:rsid w:val="000117D8"/>
    <w:rsid w:val="00022D0C"/>
    <w:rsid w:val="00024A72"/>
    <w:rsid w:val="00042B7F"/>
    <w:rsid w:val="000449B5"/>
    <w:rsid w:val="000469A1"/>
    <w:rsid w:val="00057D66"/>
    <w:rsid w:val="00076F9E"/>
    <w:rsid w:val="0008628E"/>
    <w:rsid w:val="00095753"/>
    <w:rsid w:val="000B1317"/>
    <w:rsid w:val="000D69FF"/>
    <w:rsid w:val="000E236C"/>
    <w:rsid w:val="000E4F4D"/>
    <w:rsid w:val="000F3AFC"/>
    <w:rsid w:val="000F3D9A"/>
    <w:rsid w:val="0011735B"/>
    <w:rsid w:val="0012113F"/>
    <w:rsid w:val="0013372A"/>
    <w:rsid w:val="00136B47"/>
    <w:rsid w:val="001434FA"/>
    <w:rsid w:val="00164D8F"/>
    <w:rsid w:val="001673C8"/>
    <w:rsid w:val="00172791"/>
    <w:rsid w:val="00196619"/>
    <w:rsid w:val="001A7C15"/>
    <w:rsid w:val="001E2A0D"/>
    <w:rsid w:val="002065B1"/>
    <w:rsid w:val="002070C9"/>
    <w:rsid w:val="00212723"/>
    <w:rsid w:val="002252D1"/>
    <w:rsid w:val="00261204"/>
    <w:rsid w:val="002922C0"/>
    <w:rsid w:val="00294A1C"/>
    <w:rsid w:val="002E36E4"/>
    <w:rsid w:val="002F28C4"/>
    <w:rsid w:val="002F5B1C"/>
    <w:rsid w:val="002F736A"/>
    <w:rsid w:val="00320F5A"/>
    <w:rsid w:val="00326CA2"/>
    <w:rsid w:val="00370B2E"/>
    <w:rsid w:val="00382472"/>
    <w:rsid w:val="00385DA9"/>
    <w:rsid w:val="00394B4B"/>
    <w:rsid w:val="00394D90"/>
    <w:rsid w:val="003B139B"/>
    <w:rsid w:val="003B59B0"/>
    <w:rsid w:val="003C5BB3"/>
    <w:rsid w:val="003E0AD5"/>
    <w:rsid w:val="003E7228"/>
    <w:rsid w:val="003F0322"/>
    <w:rsid w:val="003F4BFD"/>
    <w:rsid w:val="004033EA"/>
    <w:rsid w:val="00403891"/>
    <w:rsid w:val="004049B0"/>
    <w:rsid w:val="004059A9"/>
    <w:rsid w:val="00405C44"/>
    <w:rsid w:val="00433E45"/>
    <w:rsid w:val="0044119E"/>
    <w:rsid w:val="0047403B"/>
    <w:rsid w:val="00497093"/>
    <w:rsid w:val="004977EA"/>
    <w:rsid w:val="004A09C2"/>
    <w:rsid w:val="004A1E4D"/>
    <w:rsid w:val="004A6D89"/>
    <w:rsid w:val="004B33EC"/>
    <w:rsid w:val="004B3626"/>
    <w:rsid w:val="004B6FEB"/>
    <w:rsid w:val="004D01AB"/>
    <w:rsid w:val="004D1B18"/>
    <w:rsid w:val="00501D0A"/>
    <w:rsid w:val="0051378F"/>
    <w:rsid w:val="00534C98"/>
    <w:rsid w:val="00537E8E"/>
    <w:rsid w:val="00541D55"/>
    <w:rsid w:val="00544700"/>
    <w:rsid w:val="00545094"/>
    <w:rsid w:val="005453D7"/>
    <w:rsid w:val="00554225"/>
    <w:rsid w:val="00555BB9"/>
    <w:rsid w:val="005566B3"/>
    <w:rsid w:val="00556C66"/>
    <w:rsid w:val="00556D9B"/>
    <w:rsid w:val="00576686"/>
    <w:rsid w:val="0058578A"/>
    <w:rsid w:val="005D79D9"/>
    <w:rsid w:val="005E3187"/>
    <w:rsid w:val="005E3E22"/>
    <w:rsid w:val="005E522E"/>
    <w:rsid w:val="005E7028"/>
    <w:rsid w:val="00601982"/>
    <w:rsid w:val="00611B78"/>
    <w:rsid w:val="0062231C"/>
    <w:rsid w:val="006279F8"/>
    <w:rsid w:val="006327A1"/>
    <w:rsid w:val="00661FA8"/>
    <w:rsid w:val="00662D33"/>
    <w:rsid w:val="00674DBF"/>
    <w:rsid w:val="00681E58"/>
    <w:rsid w:val="006830F8"/>
    <w:rsid w:val="00694329"/>
    <w:rsid w:val="006A4F1F"/>
    <w:rsid w:val="006F61A7"/>
    <w:rsid w:val="00725380"/>
    <w:rsid w:val="00740494"/>
    <w:rsid w:val="00755217"/>
    <w:rsid w:val="0075794E"/>
    <w:rsid w:val="00771316"/>
    <w:rsid w:val="00771BDD"/>
    <w:rsid w:val="007B5849"/>
    <w:rsid w:val="007B6F81"/>
    <w:rsid w:val="007E1957"/>
    <w:rsid w:val="00802773"/>
    <w:rsid w:val="00810F4E"/>
    <w:rsid w:val="00814894"/>
    <w:rsid w:val="00834190"/>
    <w:rsid w:val="00843DCE"/>
    <w:rsid w:val="00873693"/>
    <w:rsid w:val="00884585"/>
    <w:rsid w:val="008B564D"/>
    <w:rsid w:val="0091590C"/>
    <w:rsid w:val="009237A4"/>
    <w:rsid w:val="00937D93"/>
    <w:rsid w:val="00950048"/>
    <w:rsid w:val="00965B79"/>
    <w:rsid w:val="009867BF"/>
    <w:rsid w:val="0099183A"/>
    <w:rsid w:val="009A763A"/>
    <w:rsid w:val="009C386C"/>
    <w:rsid w:val="009C6BDA"/>
    <w:rsid w:val="009E3D2F"/>
    <w:rsid w:val="00A16DE5"/>
    <w:rsid w:val="00A31798"/>
    <w:rsid w:val="00A3612D"/>
    <w:rsid w:val="00A4137A"/>
    <w:rsid w:val="00A43378"/>
    <w:rsid w:val="00A504C2"/>
    <w:rsid w:val="00A61967"/>
    <w:rsid w:val="00A75A81"/>
    <w:rsid w:val="00A82908"/>
    <w:rsid w:val="00A84B68"/>
    <w:rsid w:val="00A903C5"/>
    <w:rsid w:val="00AA3060"/>
    <w:rsid w:val="00AA43FB"/>
    <w:rsid w:val="00AA5177"/>
    <w:rsid w:val="00AB4DF2"/>
    <w:rsid w:val="00AC224B"/>
    <w:rsid w:val="00AD366A"/>
    <w:rsid w:val="00B02B7B"/>
    <w:rsid w:val="00B04059"/>
    <w:rsid w:val="00B32049"/>
    <w:rsid w:val="00B36F44"/>
    <w:rsid w:val="00B41830"/>
    <w:rsid w:val="00B473FC"/>
    <w:rsid w:val="00B53681"/>
    <w:rsid w:val="00B607A8"/>
    <w:rsid w:val="00B80E58"/>
    <w:rsid w:val="00BA0764"/>
    <w:rsid w:val="00BB3836"/>
    <w:rsid w:val="00BC60A6"/>
    <w:rsid w:val="00BD36C5"/>
    <w:rsid w:val="00BD4682"/>
    <w:rsid w:val="00BE4161"/>
    <w:rsid w:val="00BE48D3"/>
    <w:rsid w:val="00C05A31"/>
    <w:rsid w:val="00C06FB7"/>
    <w:rsid w:val="00C1518F"/>
    <w:rsid w:val="00C253E0"/>
    <w:rsid w:val="00C461C0"/>
    <w:rsid w:val="00C62F9A"/>
    <w:rsid w:val="00C7597F"/>
    <w:rsid w:val="00C80196"/>
    <w:rsid w:val="00C86112"/>
    <w:rsid w:val="00CB1F45"/>
    <w:rsid w:val="00CB580E"/>
    <w:rsid w:val="00CD3B3B"/>
    <w:rsid w:val="00CD7A7D"/>
    <w:rsid w:val="00CE0406"/>
    <w:rsid w:val="00CE0EB0"/>
    <w:rsid w:val="00CE1C01"/>
    <w:rsid w:val="00CF4A2E"/>
    <w:rsid w:val="00D1090B"/>
    <w:rsid w:val="00D26FF2"/>
    <w:rsid w:val="00D27850"/>
    <w:rsid w:val="00D346DE"/>
    <w:rsid w:val="00D4423A"/>
    <w:rsid w:val="00D64B0E"/>
    <w:rsid w:val="00D84647"/>
    <w:rsid w:val="00D8574F"/>
    <w:rsid w:val="00DA7BE8"/>
    <w:rsid w:val="00DC26BD"/>
    <w:rsid w:val="00DC669A"/>
    <w:rsid w:val="00DE0290"/>
    <w:rsid w:val="00DE0343"/>
    <w:rsid w:val="00DE52F3"/>
    <w:rsid w:val="00DE6150"/>
    <w:rsid w:val="00DF3FCC"/>
    <w:rsid w:val="00E146FD"/>
    <w:rsid w:val="00E81DDF"/>
    <w:rsid w:val="00E91C9A"/>
    <w:rsid w:val="00EA724A"/>
    <w:rsid w:val="00EB4D61"/>
    <w:rsid w:val="00EC05A3"/>
    <w:rsid w:val="00EC4152"/>
    <w:rsid w:val="00ED6167"/>
    <w:rsid w:val="00EE0250"/>
    <w:rsid w:val="00F04462"/>
    <w:rsid w:val="00F534D4"/>
    <w:rsid w:val="00F60049"/>
    <w:rsid w:val="00F62D18"/>
    <w:rsid w:val="00F719E2"/>
    <w:rsid w:val="00F72B38"/>
    <w:rsid w:val="00F73DD1"/>
    <w:rsid w:val="00F77887"/>
    <w:rsid w:val="00F801D2"/>
    <w:rsid w:val="00F8105A"/>
    <w:rsid w:val="00F816B4"/>
    <w:rsid w:val="00FC7646"/>
    <w:rsid w:val="00FD15B2"/>
    <w:rsid w:val="00FD622F"/>
    <w:rsid w:val="00FF6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102A42"/>
  <w15:chartTrackingRefBased/>
  <w15:docId w15:val="{57E379D6-54EA-4D3B-87C5-DCCEF58B44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0049"/>
    <w:pPr>
      <w:spacing w:after="160" w:line="259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6279F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279F8"/>
  </w:style>
  <w:style w:type="paragraph" w:styleId="Rodap">
    <w:name w:val="footer"/>
    <w:basedOn w:val="Normal"/>
    <w:link w:val="RodapChar"/>
    <w:uiPriority w:val="99"/>
    <w:unhideWhenUsed/>
    <w:rsid w:val="006279F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279F8"/>
  </w:style>
  <w:style w:type="paragraph" w:styleId="Textodebalo">
    <w:name w:val="Balloon Text"/>
    <w:basedOn w:val="Normal"/>
    <w:link w:val="TextodebaloChar"/>
    <w:uiPriority w:val="99"/>
    <w:semiHidden/>
    <w:unhideWhenUsed/>
    <w:rsid w:val="00405C4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405C44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834190"/>
    <w:pPr>
      <w:ind w:left="720"/>
      <w:contextualSpacing/>
    </w:pPr>
  </w:style>
  <w:style w:type="paragraph" w:customStyle="1" w:styleId="identifica">
    <w:name w:val="identifica"/>
    <w:basedOn w:val="Normal"/>
    <w:rsid w:val="008027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customStyle="1" w:styleId="dou-paragraph">
    <w:name w:val="dou-paragraph"/>
    <w:basedOn w:val="Normal"/>
    <w:rsid w:val="008027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A82908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82908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nfase">
    <w:name w:val="Emphasis"/>
    <w:basedOn w:val="Fontepargpadro"/>
    <w:uiPriority w:val="20"/>
    <w:qFormat/>
    <w:rsid w:val="004977EA"/>
    <w:rPr>
      <w:i/>
      <w:iCs/>
    </w:rPr>
  </w:style>
  <w:style w:type="paragraph" w:styleId="Corpodetexto">
    <w:name w:val="Body Text"/>
    <w:basedOn w:val="Normal"/>
    <w:link w:val="CorpodetextoChar"/>
    <w:uiPriority w:val="1"/>
    <w:qFormat/>
    <w:rsid w:val="00755217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pt-PT" w:eastAsia="pt-PT" w:bidi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755217"/>
    <w:rPr>
      <w:rFonts w:ascii="Arial" w:eastAsia="Arial" w:hAnsi="Arial" w:cs="Arial"/>
      <w:sz w:val="22"/>
      <w:szCs w:val="22"/>
      <w:lang w:val="pt-PT" w:eastAsia="pt-PT" w:bidi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87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24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5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14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96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5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412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2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2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0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50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2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esktop\TIMBRE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7FF413-416F-45AB-8C32-714961D71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TIMBRE</Template>
  <TotalTime>3</TotalTime>
  <Pages>6</Pages>
  <Words>14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Helder Barreto</cp:lastModifiedBy>
  <cp:revision>4</cp:revision>
  <cp:lastPrinted>2026-04-07T14:48:00Z</cp:lastPrinted>
  <dcterms:created xsi:type="dcterms:W3CDTF">2026-06-15T15:12:00Z</dcterms:created>
  <dcterms:modified xsi:type="dcterms:W3CDTF">2026-06-15T15:15:00Z</dcterms:modified>
</cp:coreProperties>
</file>